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A225D" w14:textId="6C0B911E" w:rsidR="00144456" w:rsidRPr="00B266B0" w:rsidRDefault="00144456" w:rsidP="0014445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88605121"/>
      <w:bookmarkStart w:id="1" w:name="_Hlk110438726"/>
      <w:r w:rsidRPr="00B266B0">
        <w:rPr>
          <w:bCs/>
          <w:noProof w:val="0"/>
          <w:sz w:val="24"/>
          <w:szCs w:val="24"/>
        </w:rPr>
        <w:t>3GPP T</w:t>
      </w:r>
      <w:bookmarkStart w:id="2" w:name="_Ref452454252"/>
      <w:bookmarkEnd w:id="2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27bis</w:t>
      </w:r>
      <w:r w:rsidRPr="00B266B0">
        <w:rPr>
          <w:bCs/>
          <w:noProof w:val="0"/>
          <w:sz w:val="24"/>
          <w:szCs w:val="24"/>
        </w:rPr>
        <w:tab/>
      </w:r>
      <w:r w:rsidRPr="002F65EC">
        <w:rPr>
          <w:bCs/>
          <w:noProof w:val="0"/>
          <w:sz w:val="24"/>
          <w:szCs w:val="24"/>
        </w:rPr>
        <w:t>R3-25</w:t>
      </w:r>
      <w:r w:rsidR="002B1996">
        <w:rPr>
          <w:bCs/>
          <w:noProof w:val="0"/>
          <w:sz w:val="24"/>
          <w:szCs w:val="24"/>
        </w:rPr>
        <w:t>2080</w:t>
      </w:r>
    </w:p>
    <w:p w14:paraId="6D752844" w14:textId="77777777" w:rsidR="00144456" w:rsidRPr="00B1063A" w:rsidRDefault="00144456" w:rsidP="00144456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Wuhan, China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 xml:space="preserve">7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11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April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bookmarkEnd w:id="0"/>
    <w:p w14:paraId="1145776F" w14:textId="77777777" w:rsidR="00215CCC" w:rsidRPr="00AC2F79" w:rsidRDefault="00215CCC" w:rsidP="00215CCC">
      <w:pPr>
        <w:rPr>
          <w:rFonts w:ascii="Calibri" w:hAnsi="Calibri" w:cs="Arial"/>
          <w:sz w:val="22"/>
          <w:szCs w:val="22"/>
          <w:lang w:val="en-US"/>
        </w:rPr>
      </w:pPr>
    </w:p>
    <w:p w14:paraId="7007E374" w14:textId="741208E4" w:rsidR="00215CCC" w:rsidRPr="00A85811" w:rsidRDefault="00215CCC" w:rsidP="00DD4EE5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 w:rsidR="00DD4EE5">
        <w:rPr>
          <w:rFonts w:ascii="Calibri" w:hAnsi="Calibri" w:cs="Arial"/>
          <w:b/>
          <w:sz w:val="22"/>
          <w:szCs w:val="22"/>
        </w:rPr>
        <w:t>[Draft]</w:t>
      </w:r>
      <w:r w:rsidR="008C1BBB">
        <w:rPr>
          <w:rFonts w:ascii="Calibri" w:hAnsi="Calibri" w:cs="Arial"/>
          <w:b/>
          <w:sz w:val="22"/>
          <w:szCs w:val="22"/>
        </w:rPr>
        <w:t xml:space="preserve"> Reply</w:t>
      </w:r>
      <w:r w:rsidR="00DD4EE5">
        <w:rPr>
          <w:rFonts w:ascii="Calibri" w:hAnsi="Calibri" w:cs="Arial"/>
          <w:b/>
          <w:sz w:val="22"/>
          <w:szCs w:val="22"/>
        </w:rPr>
        <w:t xml:space="preserve"> LS on </w:t>
      </w:r>
      <w:r w:rsidR="00EF7AEF">
        <w:rPr>
          <w:rFonts w:ascii="Calibri" w:hAnsi="Calibri" w:cs="Arial"/>
          <w:b/>
          <w:sz w:val="22"/>
          <w:szCs w:val="22"/>
        </w:rPr>
        <w:t>LS reply to LS on energy saving for split gNB</w:t>
      </w:r>
    </w:p>
    <w:p w14:paraId="79ADCEB3" w14:textId="24F8BE4D" w:rsidR="00215CCC" w:rsidRPr="007645EF" w:rsidRDefault="00215CCC" w:rsidP="00215CCC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="00A81700" w:rsidRPr="00A81700">
        <w:rPr>
          <w:rFonts w:ascii="Calibri" w:hAnsi="Calibri" w:cs="Arial"/>
          <w:bCs/>
          <w:sz w:val="22"/>
          <w:szCs w:val="22"/>
        </w:rPr>
        <w:t>R3-2</w:t>
      </w:r>
      <w:r w:rsidR="00A81700">
        <w:rPr>
          <w:rFonts w:ascii="Calibri" w:hAnsi="Calibri" w:cs="Arial"/>
          <w:bCs/>
          <w:sz w:val="22"/>
          <w:szCs w:val="22"/>
        </w:rPr>
        <w:t>51529- S5-251087</w:t>
      </w:r>
    </w:p>
    <w:p w14:paraId="1BDFA915" w14:textId="076B1620" w:rsidR="00215CCC" w:rsidRPr="007645EF" w:rsidRDefault="00215CCC" w:rsidP="00215CCC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 w:rsidR="000A63AB">
        <w:rPr>
          <w:rFonts w:ascii="Calibri" w:hAnsi="Calibri" w:cs="Arial"/>
          <w:bCs/>
          <w:sz w:val="22"/>
          <w:szCs w:val="22"/>
        </w:rPr>
        <w:t>9</w:t>
      </w:r>
    </w:p>
    <w:p w14:paraId="6E664E70" w14:textId="17D28935" w:rsidR="00215CCC" w:rsidRPr="000A06DE" w:rsidRDefault="00215CCC" w:rsidP="00215CCC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="00AF3B25" w:rsidRPr="00AF3B25">
        <w:rPr>
          <w:rFonts w:ascii="Calibri" w:hAnsi="Calibri" w:cs="Arial"/>
          <w:bCs/>
          <w:sz w:val="22"/>
          <w:szCs w:val="22"/>
        </w:rPr>
        <w:t>NR_AIML_NGRAN_enh-Core</w:t>
      </w:r>
    </w:p>
    <w:p w14:paraId="65DC0749" w14:textId="77777777" w:rsidR="00215CCC" w:rsidRPr="007645EF" w:rsidRDefault="00215CCC" w:rsidP="00215CCC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45106B3D" w14:textId="510F8112" w:rsidR="00215CCC" w:rsidRPr="0014613E" w:rsidRDefault="00215CCC" w:rsidP="00215CCC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 w:rsidR="0014613E">
        <w:rPr>
          <w:rFonts w:ascii="Arial" w:hAnsi="Arial" w:cs="Arial"/>
          <w:bCs/>
          <w:color w:val="FF0000"/>
        </w:rPr>
        <w:t xml:space="preserve">Nokia [to be </w:t>
      </w:r>
      <w:r w:rsidRPr="0014613E">
        <w:rPr>
          <w:rFonts w:ascii="Arial" w:hAnsi="Arial" w:cs="Arial"/>
          <w:bCs/>
          <w:lang w:val="en-US"/>
        </w:rPr>
        <w:t>RAN3</w:t>
      </w:r>
      <w:r w:rsidR="00292074">
        <w:rPr>
          <w:rFonts w:ascii="Arial" w:hAnsi="Arial" w:cs="Arial"/>
          <w:bCs/>
          <w:color w:val="FF0000"/>
        </w:rPr>
        <w:t>]</w:t>
      </w:r>
    </w:p>
    <w:p w14:paraId="21EED655" w14:textId="77777777" w:rsidR="00215CCC" w:rsidRPr="008E2859" w:rsidRDefault="00215CCC" w:rsidP="00215CCC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To:</w:t>
      </w:r>
      <w:r w:rsidRPr="008E2859">
        <w:rPr>
          <w:rFonts w:ascii="Calibri" w:hAnsi="Calibri" w:cs="Arial"/>
          <w:bCs/>
          <w:sz w:val="22"/>
          <w:szCs w:val="22"/>
          <w:lang w:val="en-US"/>
        </w:rPr>
        <w:tab/>
        <w:t>SA5</w:t>
      </w:r>
    </w:p>
    <w:p w14:paraId="131D4A11" w14:textId="62C64C79" w:rsidR="00DD4EE5" w:rsidRPr="008E2859" w:rsidRDefault="00DD4EE5" w:rsidP="00215CCC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proofErr w:type="gramStart"/>
      <w:r w:rsidRPr="008E2859">
        <w:rPr>
          <w:rFonts w:ascii="Calibri" w:hAnsi="Calibri" w:cs="Arial"/>
          <w:b/>
          <w:sz w:val="22"/>
          <w:szCs w:val="22"/>
          <w:lang w:val="en-US"/>
        </w:rPr>
        <w:t>CC :</w:t>
      </w:r>
      <w:proofErr w:type="gramEnd"/>
    </w:p>
    <w:p w14:paraId="600E419A" w14:textId="77777777" w:rsidR="00215CCC" w:rsidRPr="008E2859" w:rsidRDefault="00215CCC" w:rsidP="00215CCC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en-US"/>
        </w:rPr>
      </w:pPr>
    </w:p>
    <w:p w14:paraId="1DF7AA8E" w14:textId="77777777" w:rsidR="00215CCC" w:rsidRPr="00215CCC" w:rsidRDefault="00215CCC" w:rsidP="00215CCC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3" w:name="_Hlk110438804"/>
    </w:p>
    <w:p w14:paraId="4156DBDC" w14:textId="77777777" w:rsidR="00215CCC" w:rsidRPr="002200B7" w:rsidRDefault="00215CCC" w:rsidP="00215CCC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3C3D4B55" w14:textId="77777777" w:rsidR="00215CCC" w:rsidRPr="002200B7" w:rsidRDefault="00215CCC" w:rsidP="00215CCC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2200B7">
        <w:rPr>
          <w:rFonts w:ascii="Arial" w:hAnsi="Arial" w:cs="Arial"/>
          <w:bCs/>
        </w:rPr>
        <w:t>anna.pantelidou@nokia.com</w:t>
      </w:r>
    </w:p>
    <w:bookmarkEnd w:id="3"/>
    <w:p w14:paraId="167FCF80" w14:textId="77777777" w:rsidR="00215CCC" w:rsidRPr="007645EF" w:rsidRDefault="00215CCC" w:rsidP="00215CCC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40483040" w14:textId="77777777" w:rsidR="00215CCC" w:rsidRPr="007645EF" w:rsidRDefault="00215CCC" w:rsidP="00215CCC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 xml:space="preserve">Send any </w:t>
      </w:r>
      <w:proofErr w:type="gramStart"/>
      <w:r w:rsidRPr="007645EF">
        <w:rPr>
          <w:rFonts w:ascii="Calibri" w:hAnsi="Calibri" w:cs="Arial"/>
          <w:b/>
          <w:sz w:val="22"/>
          <w:szCs w:val="22"/>
        </w:rPr>
        <w:t>reply</w:t>
      </w:r>
      <w:proofErr w:type="gramEnd"/>
      <w:r w:rsidRPr="007645EF">
        <w:rPr>
          <w:rFonts w:ascii="Calibri" w:hAnsi="Calibri" w:cs="Arial"/>
          <w:b/>
          <w:sz w:val="22"/>
          <w:szCs w:val="22"/>
        </w:rPr>
        <w:t xml:space="preserve">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2C6FDD6B" w14:textId="77777777" w:rsidR="00215CCC" w:rsidRPr="007645EF" w:rsidRDefault="00215CCC" w:rsidP="00215CCC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5A8E275D" w14:textId="77777777" w:rsidR="00215CCC" w:rsidRPr="007645EF" w:rsidRDefault="00215CCC" w:rsidP="00215CCC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1A88FE4B" w14:textId="77777777" w:rsidR="00215CCC" w:rsidRPr="007645EF" w:rsidRDefault="00215CCC" w:rsidP="00215CCC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14903F1E" w14:textId="77777777" w:rsidR="00215CCC" w:rsidRPr="007645EF" w:rsidRDefault="00215CCC" w:rsidP="00215CCC">
      <w:pPr>
        <w:rPr>
          <w:rFonts w:ascii="Calibri" w:hAnsi="Calibri" w:cs="Arial"/>
          <w:sz w:val="22"/>
          <w:szCs w:val="22"/>
        </w:rPr>
      </w:pPr>
    </w:p>
    <w:p w14:paraId="7CD21A64" w14:textId="77777777" w:rsidR="00215CCC" w:rsidRPr="007645EF" w:rsidRDefault="00215CCC" w:rsidP="00215CCC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77AE8C53" w14:textId="2FA4491B" w:rsidR="00867C09" w:rsidRDefault="00215CCC" w:rsidP="00215CCC">
      <w:pPr>
        <w:spacing w:after="120"/>
      </w:pPr>
      <w:bookmarkStart w:id="4" w:name="_Hlk149836526"/>
      <w:bookmarkStart w:id="5" w:name="_Hlk159195854"/>
      <w:r>
        <w:rPr>
          <w:lang w:val="en-US"/>
        </w:rPr>
        <w:t xml:space="preserve">RAN3 </w:t>
      </w:r>
      <w:r w:rsidR="00321AD6">
        <w:rPr>
          <w:lang w:val="en-US"/>
        </w:rPr>
        <w:t>t</w:t>
      </w:r>
      <w:r w:rsidR="00984106">
        <w:rPr>
          <w:lang w:val="en-US"/>
        </w:rPr>
        <w:t xml:space="preserve">hanks SA5 </w:t>
      </w:r>
      <w:r w:rsidR="00741C21">
        <w:rPr>
          <w:lang w:val="en-US"/>
        </w:rPr>
        <w:t xml:space="preserve">for </w:t>
      </w:r>
      <w:r w:rsidR="004F3ADD">
        <w:rPr>
          <w:lang w:val="en-US"/>
        </w:rPr>
        <w:t xml:space="preserve">their LS and for </w:t>
      </w:r>
      <w:bookmarkEnd w:id="4"/>
      <w:bookmarkEnd w:id="5"/>
      <w:r w:rsidR="008C1BBB">
        <w:t>introduc</w:t>
      </w:r>
      <w:r w:rsidR="0005735A">
        <w:t>ing</w:t>
      </w:r>
      <w:r w:rsidR="008C1BBB">
        <w:t xml:space="preserve"> support to enable </w:t>
      </w:r>
      <w:r w:rsidR="0005735A">
        <w:t xml:space="preserve">the </w:t>
      </w:r>
      <w:r w:rsidR="008C1BBB">
        <w:t>configuration of a</w:t>
      </w:r>
      <w:r w:rsidR="00C32CFB">
        <w:t>n Energy Cost</w:t>
      </w:r>
      <w:r w:rsidR="008C1BBB">
        <w:t xml:space="preserve"> mapping rule towards a gNB-DU that is unified within an area of gNB-DUs. </w:t>
      </w:r>
      <w:r w:rsidR="00867C09">
        <w:t xml:space="preserve">However, </w:t>
      </w:r>
      <w:r w:rsidR="001D7299">
        <w:t xml:space="preserve">RAN3 believes there is currently </w:t>
      </w:r>
      <w:r w:rsidR="00867C09">
        <w:t xml:space="preserve">no </w:t>
      </w:r>
      <w:r w:rsidR="00B95031">
        <w:t xml:space="preserve">standardized </w:t>
      </w:r>
      <w:r w:rsidR="00867C09">
        <w:t xml:space="preserve">measurement </w:t>
      </w:r>
      <w:r w:rsidR="00641A42">
        <w:t>to measure the Energy Consumption of</w:t>
      </w:r>
      <w:r w:rsidR="00867C09">
        <w:t xml:space="preserve"> </w:t>
      </w:r>
      <w:r w:rsidR="00641A42">
        <w:t>a gNB-DU</w:t>
      </w:r>
      <w:r w:rsidR="00C931F7">
        <w:t xml:space="preserve"> defined in SA5’s specification</w:t>
      </w:r>
      <w:r w:rsidR="003D5CD1">
        <w:t>s</w:t>
      </w:r>
      <w:r w:rsidR="008B29F9">
        <w:t xml:space="preserve">, e.g. </w:t>
      </w:r>
      <w:r w:rsidR="00C931F7">
        <w:t>in TS 28.554</w:t>
      </w:r>
      <w:r w:rsidR="00641A42">
        <w:t xml:space="preserve">. </w:t>
      </w:r>
      <w:r w:rsidR="00FC568D">
        <w:t>RAN3 would therefore</w:t>
      </w:r>
      <w:r w:rsidR="005D299A">
        <w:t xml:space="preserve"> like to kindly ask </w:t>
      </w:r>
      <w:r w:rsidR="005D299A" w:rsidRPr="005D299A">
        <w:t xml:space="preserve">SA5 to add </w:t>
      </w:r>
      <w:r w:rsidR="008B29F9">
        <w:t xml:space="preserve">support for </w:t>
      </w:r>
      <w:r w:rsidR="005D299A" w:rsidRPr="005D299A">
        <w:t>an Energy Consumption measurement for gNB-DU</w:t>
      </w:r>
      <w:r w:rsidR="005D299A">
        <w:t xml:space="preserve"> in their specifications.</w:t>
      </w:r>
    </w:p>
    <w:p w14:paraId="00C80E9C" w14:textId="77777777" w:rsidR="00867C09" w:rsidRPr="00B654C5" w:rsidRDefault="00867C09" w:rsidP="00215CCC">
      <w:pPr>
        <w:spacing w:after="120"/>
      </w:pPr>
    </w:p>
    <w:p w14:paraId="724A6739" w14:textId="77777777" w:rsidR="00215CCC" w:rsidRPr="007645EF" w:rsidRDefault="00215CCC" w:rsidP="00215CCC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2B66E640" w14:textId="592F417B" w:rsidR="00215CCC" w:rsidRDefault="00215CCC" w:rsidP="00215CCC">
      <w:pPr>
        <w:spacing w:after="120"/>
        <w:ind w:left="1134" w:hanging="1134"/>
        <w:jc w:val="both"/>
        <w:rPr>
          <w:b/>
          <w:bCs/>
          <w:lang w:val="en-US"/>
        </w:rPr>
      </w:pPr>
      <w:r>
        <w:rPr>
          <w:rFonts w:ascii="Arial" w:hAnsi="Arial" w:cs="Arial"/>
          <w:b/>
        </w:rPr>
        <w:t>To SA</w:t>
      </w:r>
      <w:proofErr w:type="gramStart"/>
      <w:r>
        <w:rPr>
          <w:rFonts w:ascii="Arial" w:hAnsi="Arial" w:cs="Arial"/>
          <w:b/>
        </w:rPr>
        <w:t>5 :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b/>
          <w:bCs/>
        </w:rPr>
        <w:t xml:space="preserve">RAN3 would like to ask SA5 to add </w:t>
      </w:r>
      <w:r w:rsidR="008B29F9">
        <w:rPr>
          <w:b/>
          <w:bCs/>
        </w:rPr>
        <w:t xml:space="preserve">support for </w:t>
      </w:r>
      <w:r w:rsidR="000A63AB">
        <w:rPr>
          <w:b/>
          <w:bCs/>
        </w:rPr>
        <w:t>an Energy Consumption measurement for gNB-DU in</w:t>
      </w:r>
      <w:r>
        <w:rPr>
          <w:b/>
          <w:bCs/>
        </w:rPr>
        <w:t xml:space="preserve"> </w:t>
      </w:r>
      <w:r w:rsidR="005D299A">
        <w:rPr>
          <w:b/>
          <w:bCs/>
        </w:rPr>
        <w:t>their specifications</w:t>
      </w:r>
      <w:r>
        <w:rPr>
          <w:b/>
          <w:bCs/>
        </w:rPr>
        <w:t>.</w:t>
      </w:r>
      <w:r w:rsidRPr="00C452D5">
        <w:rPr>
          <w:b/>
          <w:bCs/>
        </w:rPr>
        <w:t xml:space="preserve"> </w:t>
      </w:r>
    </w:p>
    <w:p w14:paraId="259BF87F" w14:textId="77777777" w:rsidR="00215CCC" w:rsidRPr="003506EC" w:rsidRDefault="00215CCC" w:rsidP="00215CCC">
      <w:pPr>
        <w:spacing w:after="120"/>
        <w:ind w:left="1134" w:hanging="1134"/>
        <w:jc w:val="both"/>
        <w:rPr>
          <w:b/>
          <w:bCs/>
        </w:rPr>
      </w:pPr>
      <w:r>
        <w:rPr>
          <w:b/>
          <w:bCs/>
          <w:lang w:val="en-US"/>
        </w:rPr>
        <w:t xml:space="preserve"> </w:t>
      </w:r>
    </w:p>
    <w:p w14:paraId="6B98F268" w14:textId="77777777" w:rsidR="00215CCC" w:rsidRPr="007645EF" w:rsidRDefault="00215CCC" w:rsidP="00215CCC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1"/>
    <w:p w14:paraId="2122BBCF" w14:textId="77777777" w:rsidR="005A4035" w:rsidRPr="0059191F" w:rsidRDefault="005A4035" w:rsidP="005A4035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#12</w:t>
      </w:r>
      <w:r>
        <w:rPr>
          <w:rFonts w:ascii="Arial" w:hAnsi="Arial" w:cs="Arial"/>
          <w:bCs/>
        </w:rPr>
        <w:t>8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proofErr w:type="gramStart"/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ab/>
        <w:t>19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23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May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Malta, Malta</w:t>
      </w:r>
    </w:p>
    <w:p w14:paraId="01DD6B6D" w14:textId="4D31A62C" w:rsidR="00215CCC" w:rsidRDefault="005A4035" w:rsidP="00911039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proofErr w:type="gramStart"/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ab/>
        <w:t>25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August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D1EE7">
        <w:rPr>
          <w:rFonts w:ascii="Arial" w:hAnsi="Arial" w:cs="Arial"/>
          <w:bCs/>
        </w:rPr>
        <w:t>Bangalore</w:t>
      </w:r>
      <w:r>
        <w:rPr>
          <w:rFonts w:ascii="Arial" w:hAnsi="Arial" w:cs="Arial"/>
          <w:bCs/>
        </w:rPr>
        <w:t>, India</w:t>
      </w:r>
    </w:p>
    <w:p w14:paraId="0BA2BD6A" w14:textId="44F97ECD" w:rsidR="00080512" w:rsidRPr="00CD4C7B" w:rsidRDefault="003A0317" w:rsidP="00E31463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proofErr w:type="gramStart"/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>10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17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October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Prague, </w:t>
      </w:r>
      <w:r w:rsidRPr="003A0317">
        <w:rPr>
          <w:rFonts w:ascii="Arial" w:hAnsi="Arial" w:cs="Arial"/>
          <w:bCs/>
        </w:rPr>
        <w:t>Czech</w:t>
      </w:r>
      <w:r>
        <w:rPr>
          <w:rFonts w:ascii="Arial" w:hAnsi="Arial" w:cs="Arial"/>
          <w:bCs/>
        </w:rPr>
        <w:t>ia</w:t>
      </w: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F479D" w14:textId="77777777" w:rsidR="00E81328" w:rsidRDefault="00E81328">
      <w:r>
        <w:separator/>
      </w:r>
    </w:p>
  </w:endnote>
  <w:endnote w:type="continuationSeparator" w:id="0">
    <w:p w14:paraId="1B176BC0" w14:textId="77777777" w:rsidR="00E81328" w:rsidRDefault="00E81328">
      <w:r>
        <w:continuationSeparator/>
      </w:r>
    </w:p>
  </w:endnote>
  <w:endnote w:type="continuationNotice" w:id="1">
    <w:p w14:paraId="05C097C6" w14:textId="77777777" w:rsidR="00E81328" w:rsidRDefault="00E813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6C4F6" w14:textId="77777777" w:rsidR="00E81328" w:rsidRDefault="00E81328">
      <w:r>
        <w:separator/>
      </w:r>
    </w:p>
  </w:footnote>
  <w:footnote w:type="continuationSeparator" w:id="0">
    <w:p w14:paraId="2C61653C" w14:textId="77777777" w:rsidR="00E81328" w:rsidRDefault="00E81328">
      <w:r>
        <w:continuationSeparator/>
      </w:r>
    </w:p>
  </w:footnote>
  <w:footnote w:type="continuationNotice" w:id="1">
    <w:p w14:paraId="4716B448" w14:textId="77777777" w:rsidR="00E81328" w:rsidRDefault="00E813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C7D641A"/>
    <w:multiLevelType w:val="hybridMultilevel"/>
    <w:tmpl w:val="110A2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A4F02"/>
    <w:multiLevelType w:val="hybridMultilevel"/>
    <w:tmpl w:val="857ED9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C11DD9"/>
    <w:multiLevelType w:val="hybridMultilevel"/>
    <w:tmpl w:val="AEC2F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CB51154"/>
    <w:multiLevelType w:val="hybridMultilevel"/>
    <w:tmpl w:val="9F76EF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67574C1"/>
    <w:multiLevelType w:val="hybridMultilevel"/>
    <w:tmpl w:val="C3981F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12"/>
  </w:num>
  <w:num w:numId="5" w16cid:durableId="1293485520">
    <w:abstractNumId w:val="26"/>
  </w:num>
  <w:num w:numId="6" w16cid:durableId="518593314">
    <w:abstractNumId w:val="8"/>
  </w:num>
  <w:num w:numId="7" w16cid:durableId="133304696">
    <w:abstractNumId w:val="23"/>
  </w:num>
  <w:num w:numId="8" w16cid:durableId="1401951229">
    <w:abstractNumId w:val="4"/>
  </w:num>
  <w:num w:numId="9" w16cid:durableId="765687038">
    <w:abstractNumId w:val="2"/>
  </w:num>
  <w:num w:numId="10" w16cid:durableId="1190608963">
    <w:abstractNumId w:val="28"/>
  </w:num>
  <w:num w:numId="11" w16cid:durableId="1298758106">
    <w:abstractNumId w:val="19"/>
  </w:num>
  <w:num w:numId="12" w16cid:durableId="485165343">
    <w:abstractNumId w:val="18"/>
  </w:num>
  <w:num w:numId="13" w16cid:durableId="389350407">
    <w:abstractNumId w:val="5"/>
  </w:num>
  <w:num w:numId="14" w16cid:durableId="195781584">
    <w:abstractNumId w:val="29"/>
  </w:num>
  <w:num w:numId="15" w16cid:durableId="1483423386">
    <w:abstractNumId w:val="13"/>
  </w:num>
  <w:num w:numId="16" w16cid:durableId="1742748413">
    <w:abstractNumId w:val="20"/>
  </w:num>
  <w:num w:numId="17" w16cid:durableId="1818763474">
    <w:abstractNumId w:val="6"/>
  </w:num>
  <w:num w:numId="18" w16cid:durableId="1667585086">
    <w:abstractNumId w:val="11"/>
  </w:num>
  <w:num w:numId="19" w16cid:durableId="1271208106">
    <w:abstractNumId w:val="3"/>
  </w:num>
  <w:num w:numId="20" w16cid:durableId="305671312">
    <w:abstractNumId w:val="27"/>
  </w:num>
  <w:num w:numId="21" w16cid:durableId="1929924767">
    <w:abstractNumId w:val="16"/>
  </w:num>
  <w:num w:numId="22" w16cid:durableId="1059861415">
    <w:abstractNumId w:val="14"/>
  </w:num>
  <w:num w:numId="23" w16cid:durableId="801921517">
    <w:abstractNumId w:val="9"/>
  </w:num>
  <w:num w:numId="24" w16cid:durableId="373887140">
    <w:abstractNumId w:val="22"/>
  </w:num>
  <w:num w:numId="25" w16cid:durableId="665866287">
    <w:abstractNumId w:val="21"/>
  </w:num>
  <w:num w:numId="26" w16cid:durableId="38943242">
    <w:abstractNumId w:val="17"/>
  </w:num>
  <w:num w:numId="27" w16cid:durableId="933518623">
    <w:abstractNumId w:val="7"/>
  </w:num>
  <w:num w:numId="28" w16cid:durableId="1769815375">
    <w:abstractNumId w:val="10"/>
  </w:num>
  <w:num w:numId="29" w16cid:durableId="345209976">
    <w:abstractNumId w:val="15"/>
  </w:num>
  <w:num w:numId="30" w16cid:durableId="621496537">
    <w:abstractNumId w:val="24"/>
  </w:num>
  <w:num w:numId="31" w16cid:durableId="806985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078D"/>
    <w:rsid w:val="000061B4"/>
    <w:rsid w:val="00011A64"/>
    <w:rsid w:val="00012AF8"/>
    <w:rsid w:val="00017BB2"/>
    <w:rsid w:val="00024635"/>
    <w:rsid w:val="00030291"/>
    <w:rsid w:val="00030DA5"/>
    <w:rsid w:val="00033397"/>
    <w:rsid w:val="000342C7"/>
    <w:rsid w:val="000366D7"/>
    <w:rsid w:val="00036A06"/>
    <w:rsid w:val="00040095"/>
    <w:rsid w:val="00047E7D"/>
    <w:rsid w:val="0005563E"/>
    <w:rsid w:val="00055760"/>
    <w:rsid w:val="0005735A"/>
    <w:rsid w:val="00057777"/>
    <w:rsid w:val="0006188C"/>
    <w:rsid w:val="00062FBF"/>
    <w:rsid w:val="00065B77"/>
    <w:rsid w:val="00072D45"/>
    <w:rsid w:val="00080512"/>
    <w:rsid w:val="00083F0D"/>
    <w:rsid w:val="00092312"/>
    <w:rsid w:val="000A3911"/>
    <w:rsid w:val="000A63AB"/>
    <w:rsid w:val="000B7BCF"/>
    <w:rsid w:val="000C23DE"/>
    <w:rsid w:val="000C2F70"/>
    <w:rsid w:val="000C3CBB"/>
    <w:rsid w:val="000C4CF7"/>
    <w:rsid w:val="000C556D"/>
    <w:rsid w:val="000D376D"/>
    <w:rsid w:val="000D4DE6"/>
    <w:rsid w:val="000D58AB"/>
    <w:rsid w:val="000E4077"/>
    <w:rsid w:val="000E7FAF"/>
    <w:rsid w:val="001075B7"/>
    <w:rsid w:val="00134383"/>
    <w:rsid w:val="001370F2"/>
    <w:rsid w:val="00141A3D"/>
    <w:rsid w:val="00144456"/>
    <w:rsid w:val="0014613E"/>
    <w:rsid w:val="001549DD"/>
    <w:rsid w:val="001550D6"/>
    <w:rsid w:val="0017035B"/>
    <w:rsid w:val="0017573D"/>
    <w:rsid w:val="00177D17"/>
    <w:rsid w:val="00185902"/>
    <w:rsid w:val="00191D2F"/>
    <w:rsid w:val="00194CD0"/>
    <w:rsid w:val="001A4A66"/>
    <w:rsid w:val="001A7C2D"/>
    <w:rsid w:val="001B0158"/>
    <w:rsid w:val="001B08B3"/>
    <w:rsid w:val="001B265E"/>
    <w:rsid w:val="001B7208"/>
    <w:rsid w:val="001C4281"/>
    <w:rsid w:val="001D0D3F"/>
    <w:rsid w:val="001D7299"/>
    <w:rsid w:val="001E39D1"/>
    <w:rsid w:val="001F168B"/>
    <w:rsid w:val="001F3A0E"/>
    <w:rsid w:val="001F70B7"/>
    <w:rsid w:val="00200F4A"/>
    <w:rsid w:val="00204301"/>
    <w:rsid w:val="002068A3"/>
    <w:rsid w:val="002069F2"/>
    <w:rsid w:val="00212F15"/>
    <w:rsid w:val="00215CCC"/>
    <w:rsid w:val="00225F6D"/>
    <w:rsid w:val="0022606D"/>
    <w:rsid w:val="002305DD"/>
    <w:rsid w:val="00241500"/>
    <w:rsid w:val="00242C2A"/>
    <w:rsid w:val="00243BC7"/>
    <w:rsid w:val="002553C2"/>
    <w:rsid w:val="002623FC"/>
    <w:rsid w:val="00264608"/>
    <w:rsid w:val="002747EC"/>
    <w:rsid w:val="002855BF"/>
    <w:rsid w:val="0028583D"/>
    <w:rsid w:val="00285C3F"/>
    <w:rsid w:val="00286FC6"/>
    <w:rsid w:val="00292074"/>
    <w:rsid w:val="00294AFE"/>
    <w:rsid w:val="002953B2"/>
    <w:rsid w:val="002A72B3"/>
    <w:rsid w:val="002B105C"/>
    <w:rsid w:val="002B1092"/>
    <w:rsid w:val="002B1996"/>
    <w:rsid w:val="002C2A71"/>
    <w:rsid w:val="002C2ACE"/>
    <w:rsid w:val="002C4350"/>
    <w:rsid w:val="002C48EE"/>
    <w:rsid w:val="002E1692"/>
    <w:rsid w:val="002F0805"/>
    <w:rsid w:val="002F0D22"/>
    <w:rsid w:val="002F19C9"/>
    <w:rsid w:val="002F7A3A"/>
    <w:rsid w:val="003009B2"/>
    <w:rsid w:val="00303D18"/>
    <w:rsid w:val="00304CE4"/>
    <w:rsid w:val="003070A7"/>
    <w:rsid w:val="00314840"/>
    <w:rsid w:val="003172DC"/>
    <w:rsid w:val="00321AD6"/>
    <w:rsid w:val="00326069"/>
    <w:rsid w:val="00333CB1"/>
    <w:rsid w:val="00333D26"/>
    <w:rsid w:val="0033499E"/>
    <w:rsid w:val="00341E0A"/>
    <w:rsid w:val="003454FC"/>
    <w:rsid w:val="00347E9E"/>
    <w:rsid w:val="0035462D"/>
    <w:rsid w:val="00356B62"/>
    <w:rsid w:val="00362CAD"/>
    <w:rsid w:val="00363177"/>
    <w:rsid w:val="00367571"/>
    <w:rsid w:val="003702F7"/>
    <w:rsid w:val="00370A91"/>
    <w:rsid w:val="00380C9E"/>
    <w:rsid w:val="00382033"/>
    <w:rsid w:val="00386BB5"/>
    <w:rsid w:val="00395682"/>
    <w:rsid w:val="00397D21"/>
    <w:rsid w:val="003A0317"/>
    <w:rsid w:val="003B042A"/>
    <w:rsid w:val="003B3FB3"/>
    <w:rsid w:val="003C03A5"/>
    <w:rsid w:val="003C4E37"/>
    <w:rsid w:val="003C5128"/>
    <w:rsid w:val="003C69F7"/>
    <w:rsid w:val="003D5CD1"/>
    <w:rsid w:val="003E1194"/>
    <w:rsid w:val="003E16BE"/>
    <w:rsid w:val="003E6AD7"/>
    <w:rsid w:val="003E7223"/>
    <w:rsid w:val="003F0A6F"/>
    <w:rsid w:val="00401855"/>
    <w:rsid w:val="0040301B"/>
    <w:rsid w:val="00406DB2"/>
    <w:rsid w:val="004128E3"/>
    <w:rsid w:val="0041766C"/>
    <w:rsid w:val="00417A40"/>
    <w:rsid w:val="00420E39"/>
    <w:rsid w:val="004512B5"/>
    <w:rsid w:val="004621A3"/>
    <w:rsid w:val="00464695"/>
    <w:rsid w:val="00475FA8"/>
    <w:rsid w:val="00476DD9"/>
    <w:rsid w:val="00480BC6"/>
    <w:rsid w:val="004868E3"/>
    <w:rsid w:val="00492F3D"/>
    <w:rsid w:val="004C5539"/>
    <w:rsid w:val="004C7BC3"/>
    <w:rsid w:val="004D2496"/>
    <w:rsid w:val="004D3578"/>
    <w:rsid w:val="004D380D"/>
    <w:rsid w:val="004D3F58"/>
    <w:rsid w:val="004D5E47"/>
    <w:rsid w:val="004E0B64"/>
    <w:rsid w:val="004E213A"/>
    <w:rsid w:val="004E21FC"/>
    <w:rsid w:val="004E689C"/>
    <w:rsid w:val="004F27B2"/>
    <w:rsid w:val="004F3ADD"/>
    <w:rsid w:val="00503171"/>
    <w:rsid w:val="0051501B"/>
    <w:rsid w:val="005153FE"/>
    <w:rsid w:val="00516778"/>
    <w:rsid w:val="005240A4"/>
    <w:rsid w:val="00525FE9"/>
    <w:rsid w:val="00531C12"/>
    <w:rsid w:val="0053436A"/>
    <w:rsid w:val="00534DA0"/>
    <w:rsid w:val="005364DC"/>
    <w:rsid w:val="00540B31"/>
    <w:rsid w:val="00541D7A"/>
    <w:rsid w:val="00543E6C"/>
    <w:rsid w:val="00544635"/>
    <w:rsid w:val="00552A83"/>
    <w:rsid w:val="00553F96"/>
    <w:rsid w:val="005617CD"/>
    <w:rsid w:val="00565087"/>
    <w:rsid w:val="0056573F"/>
    <w:rsid w:val="00565BE9"/>
    <w:rsid w:val="00571CE2"/>
    <w:rsid w:val="00576FE5"/>
    <w:rsid w:val="00577BF6"/>
    <w:rsid w:val="005805D3"/>
    <w:rsid w:val="0059193E"/>
    <w:rsid w:val="005A27D5"/>
    <w:rsid w:val="005A4035"/>
    <w:rsid w:val="005A4971"/>
    <w:rsid w:val="005B1232"/>
    <w:rsid w:val="005B2EEF"/>
    <w:rsid w:val="005B50A5"/>
    <w:rsid w:val="005C43CD"/>
    <w:rsid w:val="005D299A"/>
    <w:rsid w:val="005D3E11"/>
    <w:rsid w:val="005D4274"/>
    <w:rsid w:val="005D6C57"/>
    <w:rsid w:val="005E2530"/>
    <w:rsid w:val="005E399D"/>
    <w:rsid w:val="005E78FB"/>
    <w:rsid w:val="005F6B59"/>
    <w:rsid w:val="00603D1E"/>
    <w:rsid w:val="006040C4"/>
    <w:rsid w:val="00605E3E"/>
    <w:rsid w:val="00606DA9"/>
    <w:rsid w:val="00607B17"/>
    <w:rsid w:val="0061046D"/>
    <w:rsid w:val="00611566"/>
    <w:rsid w:val="00611D47"/>
    <w:rsid w:val="0061411B"/>
    <w:rsid w:val="00617F14"/>
    <w:rsid w:val="00641A42"/>
    <w:rsid w:val="006454FB"/>
    <w:rsid w:val="00656E1E"/>
    <w:rsid w:val="006604E4"/>
    <w:rsid w:val="0068542E"/>
    <w:rsid w:val="006862BC"/>
    <w:rsid w:val="006869C3"/>
    <w:rsid w:val="00692D28"/>
    <w:rsid w:val="00695A4C"/>
    <w:rsid w:val="00697749"/>
    <w:rsid w:val="006A101E"/>
    <w:rsid w:val="006A2193"/>
    <w:rsid w:val="006A6CEE"/>
    <w:rsid w:val="006B36A5"/>
    <w:rsid w:val="006B4195"/>
    <w:rsid w:val="006C54B5"/>
    <w:rsid w:val="006D1E24"/>
    <w:rsid w:val="006E0F1C"/>
    <w:rsid w:val="006E72D7"/>
    <w:rsid w:val="006F2CA1"/>
    <w:rsid w:val="006F7223"/>
    <w:rsid w:val="00702BDF"/>
    <w:rsid w:val="0071151D"/>
    <w:rsid w:val="007318F1"/>
    <w:rsid w:val="0073469A"/>
    <w:rsid w:val="00734A5B"/>
    <w:rsid w:val="00735F57"/>
    <w:rsid w:val="00741C21"/>
    <w:rsid w:val="00741EC5"/>
    <w:rsid w:val="00743525"/>
    <w:rsid w:val="00744E76"/>
    <w:rsid w:val="00746259"/>
    <w:rsid w:val="007476DB"/>
    <w:rsid w:val="0075000A"/>
    <w:rsid w:val="0075565E"/>
    <w:rsid w:val="00757D40"/>
    <w:rsid w:val="00765A81"/>
    <w:rsid w:val="00774846"/>
    <w:rsid w:val="007815E2"/>
    <w:rsid w:val="00781F0F"/>
    <w:rsid w:val="00782170"/>
    <w:rsid w:val="00786CA9"/>
    <w:rsid w:val="0078727C"/>
    <w:rsid w:val="0079415C"/>
    <w:rsid w:val="00794D81"/>
    <w:rsid w:val="00797D4B"/>
    <w:rsid w:val="007C095F"/>
    <w:rsid w:val="007C1636"/>
    <w:rsid w:val="007D1EE7"/>
    <w:rsid w:val="007D29C4"/>
    <w:rsid w:val="007D3B84"/>
    <w:rsid w:val="007D5902"/>
    <w:rsid w:val="007E08D9"/>
    <w:rsid w:val="007E2D1C"/>
    <w:rsid w:val="007E4764"/>
    <w:rsid w:val="007F2676"/>
    <w:rsid w:val="00801D66"/>
    <w:rsid w:val="00802106"/>
    <w:rsid w:val="008028A4"/>
    <w:rsid w:val="00806067"/>
    <w:rsid w:val="00806520"/>
    <w:rsid w:val="00814D6C"/>
    <w:rsid w:val="0082554B"/>
    <w:rsid w:val="00826023"/>
    <w:rsid w:val="00830106"/>
    <w:rsid w:val="00840916"/>
    <w:rsid w:val="00851611"/>
    <w:rsid w:val="00852F7C"/>
    <w:rsid w:val="00853EDD"/>
    <w:rsid w:val="008604EE"/>
    <w:rsid w:val="0086131D"/>
    <w:rsid w:val="00867C09"/>
    <w:rsid w:val="00870854"/>
    <w:rsid w:val="00872FA4"/>
    <w:rsid w:val="0087352F"/>
    <w:rsid w:val="0087401D"/>
    <w:rsid w:val="008768CA"/>
    <w:rsid w:val="00880559"/>
    <w:rsid w:val="008840E9"/>
    <w:rsid w:val="008872C2"/>
    <w:rsid w:val="00894B69"/>
    <w:rsid w:val="008B29F9"/>
    <w:rsid w:val="008C1315"/>
    <w:rsid w:val="008C1BBB"/>
    <w:rsid w:val="008C2835"/>
    <w:rsid w:val="008C484F"/>
    <w:rsid w:val="008C490B"/>
    <w:rsid w:val="008D229E"/>
    <w:rsid w:val="008E0B84"/>
    <w:rsid w:val="008E0B99"/>
    <w:rsid w:val="008E1C92"/>
    <w:rsid w:val="008E2859"/>
    <w:rsid w:val="008F4091"/>
    <w:rsid w:val="0090271F"/>
    <w:rsid w:val="00903D8C"/>
    <w:rsid w:val="00911039"/>
    <w:rsid w:val="00913D4D"/>
    <w:rsid w:val="0091420D"/>
    <w:rsid w:val="00921644"/>
    <w:rsid w:val="0092341E"/>
    <w:rsid w:val="00925076"/>
    <w:rsid w:val="00933148"/>
    <w:rsid w:val="009343D0"/>
    <w:rsid w:val="009411AB"/>
    <w:rsid w:val="0094221D"/>
    <w:rsid w:val="00942EC2"/>
    <w:rsid w:val="0094366D"/>
    <w:rsid w:val="00946FAF"/>
    <w:rsid w:val="0094712E"/>
    <w:rsid w:val="00954BCB"/>
    <w:rsid w:val="009563AD"/>
    <w:rsid w:val="00961B32"/>
    <w:rsid w:val="00971683"/>
    <w:rsid w:val="00972FD7"/>
    <w:rsid w:val="00974BB0"/>
    <w:rsid w:val="009816AD"/>
    <w:rsid w:val="00984106"/>
    <w:rsid w:val="009A6E4F"/>
    <w:rsid w:val="009C4D5C"/>
    <w:rsid w:val="009C60BB"/>
    <w:rsid w:val="009D0A28"/>
    <w:rsid w:val="009D22B5"/>
    <w:rsid w:val="009D44C3"/>
    <w:rsid w:val="009E618D"/>
    <w:rsid w:val="009F0FD9"/>
    <w:rsid w:val="009F3B54"/>
    <w:rsid w:val="009F601F"/>
    <w:rsid w:val="009F7E6E"/>
    <w:rsid w:val="00A046FD"/>
    <w:rsid w:val="00A10F02"/>
    <w:rsid w:val="00A205A9"/>
    <w:rsid w:val="00A22658"/>
    <w:rsid w:val="00A53724"/>
    <w:rsid w:val="00A559F6"/>
    <w:rsid w:val="00A5612A"/>
    <w:rsid w:val="00A710BA"/>
    <w:rsid w:val="00A72C76"/>
    <w:rsid w:val="00A74166"/>
    <w:rsid w:val="00A814E6"/>
    <w:rsid w:val="00A81700"/>
    <w:rsid w:val="00A82346"/>
    <w:rsid w:val="00A82A8B"/>
    <w:rsid w:val="00A8361A"/>
    <w:rsid w:val="00A94343"/>
    <w:rsid w:val="00A9671C"/>
    <w:rsid w:val="00AA74CB"/>
    <w:rsid w:val="00AB6AAB"/>
    <w:rsid w:val="00AB6D72"/>
    <w:rsid w:val="00AC253C"/>
    <w:rsid w:val="00AC2F79"/>
    <w:rsid w:val="00AC4A53"/>
    <w:rsid w:val="00AC66D6"/>
    <w:rsid w:val="00AC66E4"/>
    <w:rsid w:val="00AD0338"/>
    <w:rsid w:val="00AD4BCF"/>
    <w:rsid w:val="00AD7324"/>
    <w:rsid w:val="00AF3B25"/>
    <w:rsid w:val="00AF3EEE"/>
    <w:rsid w:val="00AF4A8E"/>
    <w:rsid w:val="00AF6CC5"/>
    <w:rsid w:val="00AF78D5"/>
    <w:rsid w:val="00B0454F"/>
    <w:rsid w:val="00B1063A"/>
    <w:rsid w:val="00B15449"/>
    <w:rsid w:val="00B15DE9"/>
    <w:rsid w:val="00B21241"/>
    <w:rsid w:val="00B325E7"/>
    <w:rsid w:val="00B327AF"/>
    <w:rsid w:val="00B3439E"/>
    <w:rsid w:val="00B35C01"/>
    <w:rsid w:val="00B411E0"/>
    <w:rsid w:val="00B477C9"/>
    <w:rsid w:val="00B63260"/>
    <w:rsid w:val="00B71A64"/>
    <w:rsid w:val="00B746AA"/>
    <w:rsid w:val="00B76B4F"/>
    <w:rsid w:val="00B93496"/>
    <w:rsid w:val="00B95031"/>
    <w:rsid w:val="00B9781E"/>
    <w:rsid w:val="00BB6310"/>
    <w:rsid w:val="00BB6AE0"/>
    <w:rsid w:val="00BB7104"/>
    <w:rsid w:val="00BB78CF"/>
    <w:rsid w:val="00BC2DC7"/>
    <w:rsid w:val="00BC4C85"/>
    <w:rsid w:val="00BD64E4"/>
    <w:rsid w:val="00BD6CFD"/>
    <w:rsid w:val="00BD7C84"/>
    <w:rsid w:val="00BE12E5"/>
    <w:rsid w:val="00BF79F1"/>
    <w:rsid w:val="00C03035"/>
    <w:rsid w:val="00C14C86"/>
    <w:rsid w:val="00C219C3"/>
    <w:rsid w:val="00C275BC"/>
    <w:rsid w:val="00C32CFB"/>
    <w:rsid w:val="00C33079"/>
    <w:rsid w:val="00C365F1"/>
    <w:rsid w:val="00C40A8F"/>
    <w:rsid w:val="00C43B31"/>
    <w:rsid w:val="00C47051"/>
    <w:rsid w:val="00C50536"/>
    <w:rsid w:val="00C55EB7"/>
    <w:rsid w:val="00C64DE1"/>
    <w:rsid w:val="00C815E9"/>
    <w:rsid w:val="00C84ED9"/>
    <w:rsid w:val="00C870EB"/>
    <w:rsid w:val="00C931F7"/>
    <w:rsid w:val="00CA3D0C"/>
    <w:rsid w:val="00CA4776"/>
    <w:rsid w:val="00CB0A1D"/>
    <w:rsid w:val="00CB6651"/>
    <w:rsid w:val="00CB6887"/>
    <w:rsid w:val="00CD19DA"/>
    <w:rsid w:val="00CD320E"/>
    <w:rsid w:val="00CD3B71"/>
    <w:rsid w:val="00CD4C7B"/>
    <w:rsid w:val="00CD50FE"/>
    <w:rsid w:val="00CD6BAB"/>
    <w:rsid w:val="00CE7505"/>
    <w:rsid w:val="00D07226"/>
    <w:rsid w:val="00D11329"/>
    <w:rsid w:val="00D22038"/>
    <w:rsid w:val="00D227B5"/>
    <w:rsid w:val="00D410F8"/>
    <w:rsid w:val="00D45717"/>
    <w:rsid w:val="00D61848"/>
    <w:rsid w:val="00D738D6"/>
    <w:rsid w:val="00D80795"/>
    <w:rsid w:val="00D81D78"/>
    <w:rsid w:val="00D8385B"/>
    <w:rsid w:val="00D86AB5"/>
    <w:rsid w:val="00D87E00"/>
    <w:rsid w:val="00D908B4"/>
    <w:rsid w:val="00D9134D"/>
    <w:rsid w:val="00D95538"/>
    <w:rsid w:val="00D97CD9"/>
    <w:rsid w:val="00DA58E4"/>
    <w:rsid w:val="00DA7A03"/>
    <w:rsid w:val="00DB1818"/>
    <w:rsid w:val="00DB397B"/>
    <w:rsid w:val="00DC309B"/>
    <w:rsid w:val="00DC4DA2"/>
    <w:rsid w:val="00DD4EE5"/>
    <w:rsid w:val="00DD7932"/>
    <w:rsid w:val="00DE1406"/>
    <w:rsid w:val="00E04305"/>
    <w:rsid w:val="00E07838"/>
    <w:rsid w:val="00E261F1"/>
    <w:rsid w:val="00E31463"/>
    <w:rsid w:val="00E340BC"/>
    <w:rsid w:val="00E433D6"/>
    <w:rsid w:val="00E51F8B"/>
    <w:rsid w:val="00E62835"/>
    <w:rsid w:val="00E65A27"/>
    <w:rsid w:val="00E77645"/>
    <w:rsid w:val="00E81328"/>
    <w:rsid w:val="00E852FF"/>
    <w:rsid w:val="00E86708"/>
    <w:rsid w:val="00E90ABE"/>
    <w:rsid w:val="00E96DD8"/>
    <w:rsid w:val="00EA1D56"/>
    <w:rsid w:val="00EA22F8"/>
    <w:rsid w:val="00EA7B2C"/>
    <w:rsid w:val="00EC4A25"/>
    <w:rsid w:val="00EC572D"/>
    <w:rsid w:val="00ED096C"/>
    <w:rsid w:val="00ED6597"/>
    <w:rsid w:val="00EE0A1E"/>
    <w:rsid w:val="00EE0EE2"/>
    <w:rsid w:val="00EE5650"/>
    <w:rsid w:val="00EF3DB5"/>
    <w:rsid w:val="00EF7AEF"/>
    <w:rsid w:val="00F025A2"/>
    <w:rsid w:val="00F1677B"/>
    <w:rsid w:val="00F2026E"/>
    <w:rsid w:val="00F2210A"/>
    <w:rsid w:val="00F2319A"/>
    <w:rsid w:val="00F2336F"/>
    <w:rsid w:val="00F37743"/>
    <w:rsid w:val="00F54A3D"/>
    <w:rsid w:val="00F607C4"/>
    <w:rsid w:val="00F653B8"/>
    <w:rsid w:val="00F75275"/>
    <w:rsid w:val="00F76F8F"/>
    <w:rsid w:val="00F86694"/>
    <w:rsid w:val="00F90316"/>
    <w:rsid w:val="00FA1266"/>
    <w:rsid w:val="00FA6A28"/>
    <w:rsid w:val="00FB2BEA"/>
    <w:rsid w:val="00FB41D0"/>
    <w:rsid w:val="00FC1192"/>
    <w:rsid w:val="00FC2462"/>
    <w:rsid w:val="00FC5368"/>
    <w:rsid w:val="00FC53BF"/>
    <w:rsid w:val="00FC568D"/>
    <w:rsid w:val="00FC6713"/>
    <w:rsid w:val="00FD6034"/>
    <w:rsid w:val="00FF0032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611370B6-F981-47B4-8391-A52510D73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character" w:customStyle="1" w:styleId="Heading2Char">
    <w:name w:val="Heading 2 Char"/>
    <w:link w:val="Heading2"/>
    <w:rsid w:val="00B0454F"/>
    <w:rPr>
      <w:rFonts w:ascii="Arial" w:hAnsi="Arial"/>
      <w:sz w:val="32"/>
      <w:lang w:val="en-GB"/>
    </w:rPr>
  </w:style>
  <w:style w:type="character" w:customStyle="1" w:styleId="normaltextrun">
    <w:name w:val="normaltextrun"/>
    <w:basedOn w:val="DefaultParagraphFont"/>
    <w:rsid w:val="002C48EE"/>
  </w:style>
  <w:style w:type="paragraph" w:styleId="Revision">
    <w:name w:val="Revision"/>
    <w:hidden/>
    <w:uiPriority w:val="99"/>
    <w:semiHidden/>
    <w:rsid w:val="0031484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4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38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1406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44</cp:revision>
  <dcterms:created xsi:type="dcterms:W3CDTF">2024-10-02T22:58:00Z</dcterms:created>
  <dcterms:modified xsi:type="dcterms:W3CDTF">2025-03-27T22:12:00Z</dcterms:modified>
</cp:coreProperties>
</file>